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25" w:rsidRPr="00F23603" w:rsidRDefault="00222925" w:rsidP="00F23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603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222925" w:rsidRDefault="00222925" w:rsidP="00F23603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603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 замещенных  рабочих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мест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субъектах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малого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603">
        <w:rPr>
          <w:rFonts w:ascii="Times New Roman" w:hAnsi="Times New Roman" w:cs="Times New Roman"/>
          <w:sz w:val="24"/>
          <w:szCs w:val="24"/>
        </w:rPr>
        <w:t xml:space="preserve">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 на  01. 01. 2015 год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7512"/>
        <w:gridCol w:w="1525"/>
      </w:tblGrid>
      <w:tr w:rsidR="00222925" w:rsidRPr="00FF7282">
        <w:tc>
          <w:tcPr>
            <w:tcW w:w="534" w:type="dxa"/>
          </w:tcPr>
          <w:p w:rsidR="00222925" w:rsidRPr="00FF7282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2925" w:rsidRPr="00FF7282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12" w:type="dxa"/>
          </w:tcPr>
          <w:p w:rsidR="00222925" w:rsidRPr="00FF7282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 xml:space="preserve">   Малое  и среднее  предпринимательство  по видам экономической  деятельности</w:t>
            </w:r>
          </w:p>
        </w:tc>
        <w:tc>
          <w:tcPr>
            <w:tcW w:w="1525" w:type="dxa"/>
          </w:tcPr>
          <w:p w:rsidR="00222925" w:rsidRPr="00FF7282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Число  замещенных  рабочих  мест</w:t>
            </w:r>
          </w:p>
        </w:tc>
      </w:tr>
      <w:tr w:rsidR="00222925" w:rsidRPr="00FF7282">
        <w:tc>
          <w:tcPr>
            <w:tcW w:w="534" w:type="dxa"/>
          </w:tcPr>
          <w:p w:rsidR="00222925" w:rsidRPr="00FF7282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2" w:type="dxa"/>
          </w:tcPr>
          <w:p w:rsidR="00222925" w:rsidRPr="00FF7282" w:rsidRDefault="00222925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ОКВЭД-52.11 (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Розничная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торговля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в 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неспециализированных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магазинах преимущественно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  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пищевыми 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продуктами,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включая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напитки,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Pr="00FF728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F728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табачными  изделиями)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525" w:type="dxa"/>
          </w:tcPr>
          <w:p w:rsidR="00222925" w:rsidRPr="00FF7282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22925" w:rsidRPr="00FF7282">
        <w:tc>
          <w:tcPr>
            <w:tcW w:w="534" w:type="dxa"/>
          </w:tcPr>
          <w:p w:rsidR="00222925" w:rsidRPr="00FF7282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2" w:type="dxa"/>
          </w:tcPr>
          <w:p w:rsidR="00222925" w:rsidRPr="00FF7282" w:rsidRDefault="00222925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ОКВЭД-15.8</w:t>
            </w:r>
            <w:r w:rsidRPr="00FF72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(Производство хлеба и мучных кондитерских изделий недлительного хранения)</w:t>
            </w:r>
          </w:p>
        </w:tc>
        <w:tc>
          <w:tcPr>
            <w:tcW w:w="1525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2925" w:rsidRPr="00FF7282">
        <w:tc>
          <w:tcPr>
            <w:tcW w:w="534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2" w:type="dxa"/>
          </w:tcPr>
          <w:p w:rsidR="00222925" w:rsidRDefault="00222925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ОКВЭД-52.46.71 (Розничная торговля лесоматериалами)</w:t>
            </w:r>
          </w:p>
        </w:tc>
        <w:tc>
          <w:tcPr>
            <w:tcW w:w="1525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2925" w:rsidRPr="00FF7282">
        <w:tc>
          <w:tcPr>
            <w:tcW w:w="534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2" w:type="dxa"/>
          </w:tcPr>
          <w:p w:rsidR="00222925" w:rsidRDefault="00222925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ОКВЭД-20.10 (Распиловка и строгание древесины, пропитка древесины)</w:t>
            </w:r>
          </w:p>
        </w:tc>
        <w:tc>
          <w:tcPr>
            <w:tcW w:w="1525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2925" w:rsidRPr="00FF7282">
        <w:tc>
          <w:tcPr>
            <w:tcW w:w="534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12" w:type="dxa"/>
          </w:tcPr>
          <w:p w:rsidR="00222925" w:rsidRDefault="00222925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ОКВЭД-55.51 (Деятельность столовых при предприятиях и учреждениях)</w:t>
            </w:r>
          </w:p>
        </w:tc>
        <w:tc>
          <w:tcPr>
            <w:tcW w:w="1525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2925" w:rsidRPr="00FF7282">
        <w:tc>
          <w:tcPr>
            <w:tcW w:w="534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12" w:type="dxa"/>
          </w:tcPr>
          <w:p w:rsidR="00222925" w:rsidRDefault="00222925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ОКВЭД-60.24 (Деятельность автомобильного грузового транспорта)</w:t>
            </w:r>
          </w:p>
        </w:tc>
        <w:tc>
          <w:tcPr>
            <w:tcW w:w="1525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2925" w:rsidRPr="00FF7282">
        <w:tc>
          <w:tcPr>
            <w:tcW w:w="534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12" w:type="dxa"/>
          </w:tcPr>
          <w:p w:rsidR="00222925" w:rsidRPr="000D6CB7" w:rsidRDefault="00222925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ОКВЭД-52.41.1 </w:t>
            </w:r>
            <w:r w:rsidRPr="000D6C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Розничная торговля текстильными изделиями</w:t>
            </w:r>
            <w:r w:rsidRPr="000D6C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22925" w:rsidRDefault="00222925" w:rsidP="00FF7282">
            <w:pPr>
              <w:spacing w:after="0" w:line="240" w:lineRule="auto"/>
              <w:rPr>
                <w:rFonts w:ascii="Verdana" w:hAnsi="Verdana" w:cs="Verdana"/>
                <w:color w:val="333333"/>
                <w:sz w:val="14"/>
                <w:szCs w:val="14"/>
                <w:shd w:val="clear" w:color="auto" w:fill="F8F8F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ОКВЭД-52.42</w:t>
            </w:r>
            <w:r>
              <w:rPr>
                <w:rFonts w:ascii="Verdana" w:hAnsi="Verdana" w:cs="Verdana"/>
                <w:color w:val="333333"/>
                <w:sz w:val="14"/>
                <w:szCs w:val="14"/>
                <w:shd w:val="clear" w:color="auto" w:fill="F8F8F8"/>
              </w:rPr>
              <w:t xml:space="preserve"> 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(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Розничная торговля одеждой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</w:t>
            </w:r>
          </w:p>
          <w:p w:rsidR="00222925" w:rsidRDefault="00222925" w:rsidP="00FF7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ОКВЭД-52.12</w:t>
            </w:r>
            <w:r>
              <w:rPr>
                <w:rFonts w:ascii="Verdana" w:hAnsi="Verdana" w:cs="Verdana"/>
                <w:color w:val="333333"/>
                <w:sz w:val="14"/>
                <w:szCs w:val="14"/>
                <w:shd w:val="clear" w:color="auto" w:fill="F8F8F8"/>
              </w:rPr>
              <w:t xml:space="preserve"> 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(Прочая розничная торговля в неспециализированных магазинах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)</w:t>
            </w:r>
          </w:p>
        </w:tc>
        <w:tc>
          <w:tcPr>
            <w:tcW w:w="1525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2925" w:rsidRPr="00FF7282">
        <w:tc>
          <w:tcPr>
            <w:tcW w:w="534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12" w:type="dxa"/>
          </w:tcPr>
          <w:p w:rsidR="00222925" w:rsidRPr="000D6CB7" w:rsidRDefault="00222925" w:rsidP="00637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ОКВЭД-01.11.1 </w:t>
            </w:r>
            <w:r w:rsidRPr="000D6CB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Выращивание зерновых и зернобобовых культур</w:t>
            </w:r>
            <w:r w:rsidRPr="000D6C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22925" w:rsidRPr="007B6FBB" w:rsidRDefault="00222925" w:rsidP="00FF7282">
            <w:pPr>
              <w:spacing w:after="0" w:line="240" w:lineRule="auto"/>
              <w:rPr>
                <w:rFonts w:ascii="Verdana" w:hAnsi="Verdana" w:cs="Verdana"/>
                <w:color w:val="333333"/>
                <w:sz w:val="14"/>
                <w:szCs w:val="14"/>
                <w:shd w:val="clear" w:color="auto" w:fill="F8F8F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ОКВЭД-01.21</w:t>
            </w:r>
            <w:r>
              <w:rPr>
                <w:rFonts w:ascii="Verdana" w:hAnsi="Verdana" w:cs="Verdana"/>
                <w:color w:val="333333"/>
                <w:sz w:val="14"/>
                <w:szCs w:val="14"/>
                <w:shd w:val="clear" w:color="auto" w:fill="F8F8F8"/>
              </w:rPr>
              <w:t xml:space="preserve"> </w:t>
            </w:r>
            <w:r w:rsidRPr="000D6C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(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Разведение крупного рогатого скота)</w:t>
            </w:r>
          </w:p>
        </w:tc>
        <w:tc>
          <w:tcPr>
            <w:tcW w:w="1525" w:type="dxa"/>
          </w:tcPr>
          <w:p w:rsidR="00222925" w:rsidRDefault="00222925" w:rsidP="00FF72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22925" w:rsidRDefault="00222925" w:rsidP="00F236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2925" w:rsidRPr="00F23603" w:rsidRDefault="00222925" w:rsidP="00F2360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22925" w:rsidRPr="00F23603" w:rsidSect="000F1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603"/>
    <w:rsid w:val="00036CBE"/>
    <w:rsid w:val="000D6CB7"/>
    <w:rsid w:val="000F1B38"/>
    <w:rsid w:val="001853C1"/>
    <w:rsid w:val="00222925"/>
    <w:rsid w:val="003235E6"/>
    <w:rsid w:val="00380882"/>
    <w:rsid w:val="005542E9"/>
    <w:rsid w:val="00570C09"/>
    <w:rsid w:val="00581E0C"/>
    <w:rsid w:val="00637CAC"/>
    <w:rsid w:val="00660290"/>
    <w:rsid w:val="006B2FBA"/>
    <w:rsid w:val="00725830"/>
    <w:rsid w:val="00770270"/>
    <w:rsid w:val="007B6FBB"/>
    <w:rsid w:val="00983419"/>
    <w:rsid w:val="00A9045E"/>
    <w:rsid w:val="00AB787E"/>
    <w:rsid w:val="00AD5C46"/>
    <w:rsid w:val="00BC5E2A"/>
    <w:rsid w:val="00C31816"/>
    <w:rsid w:val="00C57B2D"/>
    <w:rsid w:val="00CA33DB"/>
    <w:rsid w:val="00CE50B4"/>
    <w:rsid w:val="00CE53BC"/>
    <w:rsid w:val="00D17EA6"/>
    <w:rsid w:val="00DB07E7"/>
    <w:rsid w:val="00E12AF8"/>
    <w:rsid w:val="00F23603"/>
    <w:rsid w:val="00F236E8"/>
    <w:rsid w:val="00FC023F"/>
    <w:rsid w:val="00FF3CE1"/>
    <w:rsid w:val="00FF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B3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360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DB0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1</Pages>
  <Words>158</Words>
  <Characters>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Hard</cp:lastModifiedBy>
  <cp:revision>15</cp:revision>
  <dcterms:created xsi:type="dcterms:W3CDTF">2015-04-13T06:42:00Z</dcterms:created>
  <dcterms:modified xsi:type="dcterms:W3CDTF">2015-11-30T03:44:00Z</dcterms:modified>
</cp:coreProperties>
</file>